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DD" w:rsidRDefault="004706DD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4706DD" w:rsidRDefault="004706DD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4706DD" w:rsidRDefault="004706DD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4706DD" w:rsidRDefault="004706DD">
      <w:pPr>
        <w:rPr>
          <w:b/>
          <w:color w:val="FFFFFF"/>
          <w:sz w:val="22"/>
          <w:szCs w:val="22"/>
        </w:rPr>
      </w:pPr>
    </w:p>
    <w:p w:rsidR="004706DD" w:rsidRDefault="004706DD">
      <w:pPr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Р А С П О Р Я Ж Е Н И Е</w:t>
      </w:r>
    </w:p>
    <w:p w:rsidR="004706DD" w:rsidRDefault="004706DD">
      <w:pPr>
        <w:rPr>
          <w:b/>
          <w:color w:val="FFFFFF"/>
        </w:rPr>
      </w:pPr>
    </w:p>
    <w:p w:rsidR="004706DD" w:rsidRDefault="004706DD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4706DD" w:rsidRDefault="004706DD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4706DD" w:rsidRDefault="004706DD">
      <w:pPr>
        <w:rPr>
          <w:color w:val="FFFFFF"/>
          <w:sz w:val="26"/>
          <w:szCs w:val="26"/>
        </w:rPr>
      </w:pPr>
    </w:p>
    <w:p w:rsidR="004706DD" w:rsidRDefault="004706DD">
      <w:pPr>
        <w:rPr>
          <w:color w:val="FFFFFF"/>
          <w:sz w:val="26"/>
          <w:szCs w:val="26"/>
        </w:rPr>
      </w:pPr>
    </w:p>
    <w:p w:rsidR="004706DD" w:rsidRDefault="004706DD">
      <w:pPr>
        <w:rPr>
          <w:sz w:val="22"/>
          <w:szCs w:val="22"/>
        </w:rPr>
      </w:pPr>
    </w:p>
    <w:p w:rsidR="004706DD" w:rsidRDefault="004706DD">
      <w:pPr>
        <w:rPr>
          <w:sz w:val="22"/>
          <w:szCs w:val="22"/>
        </w:rPr>
      </w:pPr>
    </w:p>
    <w:p w:rsidR="004706DD" w:rsidRDefault="004706DD">
      <w:pPr>
        <w:rPr>
          <w:sz w:val="22"/>
          <w:szCs w:val="22"/>
        </w:rPr>
      </w:pPr>
      <w:r>
        <w:rPr>
          <w:sz w:val="22"/>
          <w:szCs w:val="22"/>
        </w:rPr>
        <w:t>От 30.01.2017г. №96-р</w:t>
      </w:r>
    </w:p>
    <w:p w:rsidR="004706DD" w:rsidRPr="00537AAE" w:rsidRDefault="004706DD" w:rsidP="009063D8">
      <w:pPr>
        <w:rPr>
          <w:rFonts w:eastAsia="Times New Roman"/>
        </w:rPr>
      </w:pPr>
      <w:r w:rsidRPr="00C24296">
        <w:t xml:space="preserve">О </w:t>
      </w:r>
      <w:r w:rsidRPr="00537AAE">
        <w:t>предоставлении О</w:t>
      </w:r>
      <w:r w:rsidRPr="00537AAE">
        <w:rPr>
          <w:rFonts w:eastAsia="Times New Roman"/>
        </w:rPr>
        <w:t xml:space="preserve">бществу с </w:t>
      </w:r>
    </w:p>
    <w:p w:rsidR="004706DD" w:rsidRPr="00537AAE" w:rsidRDefault="004706DD" w:rsidP="009063D8">
      <w:pPr>
        <w:rPr>
          <w:rFonts w:eastAsia="Times New Roman"/>
        </w:rPr>
      </w:pPr>
      <w:r w:rsidRPr="00537AAE">
        <w:rPr>
          <w:rFonts w:eastAsia="Times New Roman"/>
        </w:rPr>
        <w:t>ограниченной ответственностью</w:t>
      </w:r>
    </w:p>
    <w:p w:rsidR="004706DD" w:rsidRPr="00537AAE" w:rsidRDefault="004706DD">
      <w:r w:rsidRPr="00537AAE">
        <w:rPr>
          <w:rFonts w:eastAsia="Times New Roman"/>
        </w:rPr>
        <w:t>«</w:t>
      </w:r>
      <w:r>
        <w:rPr>
          <w:rFonts w:eastAsia="Times New Roman" w:cs="Times New Roman CYR"/>
          <w:bCs/>
        </w:rPr>
        <w:t>Димира</w:t>
      </w:r>
      <w:r w:rsidRPr="00537AAE">
        <w:rPr>
          <w:rFonts w:eastAsia="Times New Roman"/>
        </w:rPr>
        <w:t xml:space="preserve">» </w:t>
      </w:r>
      <w:r w:rsidRPr="00537AAE">
        <w:t>лицензии на медицинскую</w:t>
      </w:r>
    </w:p>
    <w:p w:rsidR="004706DD" w:rsidRPr="00C24296" w:rsidRDefault="004706DD">
      <w:r w:rsidRPr="00537AAE">
        <w:t>деятельность</w:t>
      </w:r>
    </w:p>
    <w:p w:rsidR="004706DD" w:rsidRPr="004719A9" w:rsidRDefault="004706DD">
      <w:pPr>
        <w:rPr>
          <w:sz w:val="28"/>
          <w:szCs w:val="28"/>
        </w:rPr>
      </w:pPr>
    </w:p>
    <w:p w:rsidR="004706DD" w:rsidRPr="004719A9" w:rsidRDefault="004706DD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В соответствии с Федеральным  законом от 4 мая 2011 года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 апреля 2012 года № 291, Положением о </w:t>
      </w:r>
      <w:r>
        <w:rPr>
          <w:sz w:val="28"/>
          <w:szCs w:val="28"/>
        </w:rPr>
        <w:t>К</w:t>
      </w:r>
      <w:r w:rsidRPr="004719A9">
        <w:rPr>
          <w:sz w:val="28"/>
          <w:szCs w:val="28"/>
        </w:rPr>
        <w:t xml:space="preserve">омитете по здравоохранению Ленинградской области, утвержденным постановлением Правительства Ленинградской области от 29 декабря 2012 года № 462 и </w:t>
      </w:r>
      <w:r w:rsidRPr="004719A9">
        <w:rPr>
          <w:rFonts w:eastAsia="Times New Roman"/>
          <w:sz w:val="28"/>
          <w:szCs w:val="28"/>
        </w:rPr>
        <w:t xml:space="preserve">Постановлением Губернатора Ленинградской области от 10 апреля 2014 года </w:t>
      </w:r>
      <w:r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</w:p>
    <w:p w:rsidR="004706DD" w:rsidRPr="00997993" w:rsidRDefault="004706DD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Предоставить с момента подписания данного распоряжения бессрочно </w:t>
      </w:r>
      <w:r w:rsidRPr="004719A9">
        <w:rPr>
          <w:rFonts w:ascii="Times New Roman CYR" w:eastAsia="Times New Roman" w:hAnsi="Times New Roman CYR" w:cs="Times New Roman CYR"/>
          <w:sz w:val="28"/>
          <w:szCs w:val="28"/>
        </w:rPr>
        <w:t xml:space="preserve">Обществу с ограниченной </w:t>
      </w:r>
      <w:r w:rsidRPr="00997993">
        <w:rPr>
          <w:rFonts w:eastAsia="Times New Roman"/>
          <w:sz w:val="28"/>
          <w:szCs w:val="28"/>
        </w:rPr>
        <w:t>ответственностью «</w:t>
      </w:r>
      <w:r>
        <w:rPr>
          <w:rFonts w:eastAsia="Times New Roman" w:cs="Times New Roman CYR"/>
          <w:bCs/>
          <w:sz w:val="28"/>
          <w:szCs w:val="28"/>
        </w:rPr>
        <w:t>Димира</w:t>
      </w:r>
      <w:r w:rsidRPr="00997993">
        <w:rPr>
          <w:rFonts w:eastAsia="Times New Roman"/>
          <w:sz w:val="28"/>
          <w:szCs w:val="28"/>
        </w:rPr>
        <w:t xml:space="preserve">» </w:t>
      </w:r>
      <w:r w:rsidRPr="00997993">
        <w:rPr>
          <w:sz w:val="28"/>
          <w:szCs w:val="28"/>
        </w:rPr>
        <w:t>лицензию на медицинскую деятельность № ЛО-47-01-</w:t>
      </w:r>
      <w:r w:rsidRPr="00222840">
        <w:rPr>
          <w:sz w:val="28"/>
          <w:szCs w:val="28"/>
        </w:rPr>
        <w:t>001</w:t>
      </w:r>
      <w:r>
        <w:rPr>
          <w:sz w:val="28"/>
          <w:szCs w:val="28"/>
        </w:rPr>
        <w:t>597</w:t>
      </w:r>
      <w:r w:rsidRPr="0047067C">
        <w:rPr>
          <w:sz w:val="28"/>
          <w:szCs w:val="28"/>
        </w:rPr>
        <w:t xml:space="preserve"> </w:t>
      </w:r>
      <w:r w:rsidRPr="00997993">
        <w:rPr>
          <w:sz w:val="28"/>
          <w:szCs w:val="28"/>
        </w:rPr>
        <w:t>согласно приложению.</w:t>
      </w:r>
    </w:p>
    <w:p w:rsidR="004706DD" w:rsidRPr="004719A9" w:rsidRDefault="004706DD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4706DD" w:rsidRDefault="004706DD">
      <w:pPr>
        <w:jc w:val="both"/>
        <w:rPr>
          <w:sz w:val="28"/>
          <w:szCs w:val="28"/>
        </w:rPr>
      </w:pPr>
    </w:p>
    <w:p w:rsidR="004706DD" w:rsidRPr="004719A9" w:rsidRDefault="004706DD">
      <w:pPr>
        <w:jc w:val="both"/>
        <w:rPr>
          <w:sz w:val="28"/>
          <w:szCs w:val="28"/>
        </w:rPr>
      </w:pPr>
    </w:p>
    <w:p w:rsidR="004706DD" w:rsidRPr="004719A9" w:rsidRDefault="004706D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Pr="004719A9">
        <w:rPr>
          <w:sz w:val="28"/>
          <w:szCs w:val="28"/>
        </w:rPr>
        <w:t xml:space="preserve"> Комитета                                  </w:t>
      </w:r>
      <w:r>
        <w:rPr>
          <w:sz w:val="28"/>
          <w:szCs w:val="28"/>
        </w:rPr>
        <w:t xml:space="preserve">             </w:t>
      </w:r>
      <w:r w:rsidRPr="004719A9">
        <w:rPr>
          <w:sz w:val="28"/>
          <w:szCs w:val="28"/>
        </w:rPr>
        <w:t xml:space="preserve">   </w:t>
      </w:r>
      <w:r>
        <w:rPr>
          <w:sz w:val="28"/>
          <w:szCs w:val="28"/>
        </w:rPr>
        <w:t>П.Н.Рязанов</w:t>
      </w:r>
    </w:p>
    <w:p w:rsidR="004706DD" w:rsidRDefault="004706DD">
      <w:pPr>
        <w:tabs>
          <w:tab w:val="left" w:pos="-180"/>
        </w:tabs>
        <w:rPr>
          <w:sz w:val="28"/>
          <w:szCs w:val="28"/>
        </w:rPr>
      </w:pPr>
    </w:p>
    <w:p w:rsidR="004706DD" w:rsidRPr="004719A9" w:rsidRDefault="004706D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>отдел по осуществлению переданных</w:t>
      </w:r>
    </w:p>
    <w:p w:rsidR="004706DD" w:rsidRPr="004719A9" w:rsidRDefault="004706D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4706DD" w:rsidRPr="004719A9" w:rsidRDefault="004706DD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4706DD" w:rsidRPr="004719A9" w:rsidRDefault="004706DD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4706DD" w:rsidRPr="004719A9" w:rsidRDefault="004706DD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4706DD" w:rsidRPr="004719A9" w:rsidRDefault="004706DD">
      <w:pPr>
        <w:rPr>
          <w:sz w:val="16"/>
          <w:szCs w:val="16"/>
        </w:rPr>
      </w:pPr>
    </w:p>
    <w:p w:rsidR="004706DD" w:rsidRPr="004719A9" w:rsidRDefault="004706DD">
      <w:pPr>
        <w:rPr>
          <w:sz w:val="26"/>
          <w:szCs w:val="26"/>
        </w:rPr>
      </w:pPr>
    </w:p>
    <w:p w:rsidR="004706DD" w:rsidRPr="004719A9" w:rsidRDefault="004706DD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>Исполнитель Федотов В.А.</w:t>
      </w:r>
      <w:r w:rsidRPr="004719A9">
        <w:rPr>
          <w:sz w:val="28"/>
          <w:szCs w:val="28"/>
          <w:u w:val="single"/>
        </w:rPr>
        <w:t xml:space="preserve"> (717-89-03)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>года.</w:t>
      </w:r>
    </w:p>
    <w:p w:rsidR="004706DD" w:rsidRPr="004719A9" w:rsidRDefault="004706DD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4706DD" w:rsidRPr="004719A9" w:rsidRDefault="004706DD"/>
    <w:p w:rsidR="004706DD" w:rsidRPr="004719A9" w:rsidRDefault="004706DD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4706DD" w:rsidRPr="004719A9" w:rsidRDefault="004706DD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/>
      </w:tblPr>
      <w:tblGrid>
        <w:gridCol w:w="3168"/>
        <w:gridCol w:w="2393"/>
        <w:gridCol w:w="1927"/>
        <w:gridCol w:w="1920"/>
      </w:tblGrid>
      <w:tr w:rsidR="004706DD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4706DD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4706DD" w:rsidRPr="004719A9" w:rsidRDefault="004706DD"/>
    <w:p w:rsidR="004706DD" w:rsidRPr="004719A9" w:rsidRDefault="004706DD">
      <w:pPr>
        <w:rPr>
          <w:sz w:val="28"/>
          <w:szCs w:val="28"/>
        </w:rPr>
      </w:pPr>
    </w:p>
    <w:p w:rsidR="004706DD" w:rsidRPr="004719A9" w:rsidRDefault="004706DD"/>
    <w:p w:rsidR="004706DD" w:rsidRPr="004719A9" w:rsidRDefault="004706DD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4706DD" w:rsidRPr="004719A9" w:rsidRDefault="004706DD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/>
      </w:tblPr>
      <w:tblGrid>
        <w:gridCol w:w="4785"/>
        <w:gridCol w:w="2623"/>
      </w:tblGrid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706DD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06DD" w:rsidRPr="004719A9" w:rsidRDefault="004706D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6DD" w:rsidRPr="004719A9" w:rsidRDefault="004706D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4706DD" w:rsidRPr="004719A9" w:rsidRDefault="004706DD">
      <w:pPr>
        <w:sectPr w:rsidR="004706DD" w:rsidRPr="004719A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410" w:left="1701" w:header="709" w:footer="1134" w:gutter="0"/>
          <w:cols w:space="720"/>
          <w:docGrid w:linePitch="360"/>
        </w:sectPr>
      </w:pPr>
    </w:p>
    <w:p w:rsidR="004706DD" w:rsidRDefault="004706DD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4706DD" w:rsidRPr="004719A9" w:rsidRDefault="004706DD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>
        <w:rPr>
          <w:i/>
        </w:rPr>
        <w:t xml:space="preserve"> </w:t>
      </w:r>
      <w:r w:rsidRPr="004719A9">
        <w:rPr>
          <w:i/>
        </w:rPr>
        <w:t>по здравоохранению</w:t>
      </w:r>
      <w:r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4706DD" w:rsidRPr="004719A9" w:rsidRDefault="004706DD">
      <w:pPr>
        <w:ind w:right="-31"/>
        <w:jc w:val="right"/>
        <w:rPr>
          <w:i/>
        </w:rPr>
      </w:pPr>
      <w:r w:rsidRPr="004719A9">
        <w:rPr>
          <w:i/>
        </w:rPr>
        <w:t xml:space="preserve">от «        »               </w:t>
      </w:r>
      <w:smartTag w:uri="urn:schemas-microsoft-com:office:smarttags" w:element="metricconverter">
        <w:smartTagPr>
          <w:attr w:name="ProductID" w:val="2017 г"/>
        </w:smartTagPr>
        <w:r w:rsidRPr="004719A9">
          <w:rPr>
            <w:i/>
          </w:rPr>
          <w:t>201</w:t>
        </w:r>
        <w:r>
          <w:rPr>
            <w:i/>
          </w:rPr>
          <w:t>7</w:t>
        </w:r>
        <w:r w:rsidRPr="004719A9">
          <w:rPr>
            <w:i/>
          </w:rPr>
          <w:t xml:space="preserve"> г</w:t>
        </w:r>
      </w:smartTag>
      <w:r w:rsidRPr="004719A9">
        <w:rPr>
          <w:i/>
        </w:rPr>
        <w:t xml:space="preserve"> </w:t>
      </w:r>
    </w:p>
    <w:p w:rsidR="004706DD" w:rsidRPr="004719A9" w:rsidRDefault="004706DD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85"/>
        <w:gridCol w:w="7287"/>
      </w:tblGrid>
      <w:tr w:rsidR="004706DD" w:rsidRPr="00DC481B">
        <w:tc>
          <w:tcPr>
            <w:tcW w:w="7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706DD" w:rsidRPr="00DC481B" w:rsidRDefault="004706D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81B">
              <w:rPr>
                <w:rFonts w:ascii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6DD" w:rsidRPr="00DC481B" w:rsidRDefault="004706DD">
            <w:pPr>
              <w:pStyle w:val="a7"/>
              <w:snapToGrid w:val="0"/>
            </w:pPr>
            <w:r w:rsidRPr="00DC481B">
              <w:t>Адрес(а) мест(а) осуществления деятельности, перечень работ (услуг):</w:t>
            </w:r>
          </w:p>
        </w:tc>
      </w:tr>
      <w:tr w:rsidR="004706DD" w:rsidRPr="00DC481B">
        <w:tc>
          <w:tcPr>
            <w:tcW w:w="7285" w:type="dxa"/>
            <w:tcBorders>
              <w:left w:val="single" w:sz="2" w:space="0" w:color="000000"/>
              <w:bottom w:val="single" w:sz="2" w:space="0" w:color="000000"/>
            </w:tcBorders>
          </w:tcPr>
          <w:p w:rsidR="004706DD" w:rsidRPr="0096659D" w:rsidRDefault="004706DD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5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Общество с ограниченной ответственностью «Димира»</w:t>
            </w:r>
          </w:p>
          <w:p w:rsidR="004706DD" w:rsidRPr="0096659D" w:rsidRDefault="004706D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706DD" w:rsidRPr="0096659D" w:rsidRDefault="004706D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5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ООО </w:t>
            </w:r>
            <w:r w:rsidRPr="0096659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«Димира»</w:t>
            </w:r>
          </w:p>
          <w:p w:rsidR="004706DD" w:rsidRPr="0096659D" w:rsidRDefault="004706D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06DD" w:rsidRPr="0096659D" w:rsidRDefault="004706DD">
            <w:pPr>
              <w:rPr>
                <w:b/>
                <w:sz w:val="28"/>
                <w:szCs w:val="28"/>
              </w:rPr>
            </w:pPr>
            <w:r w:rsidRPr="0096659D">
              <w:rPr>
                <w:b/>
                <w:sz w:val="28"/>
                <w:szCs w:val="28"/>
              </w:rPr>
              <w:t>Юридический адрес:</w:t>
            </w:r>
          </w:p>
          <w:p w:rsidR="004706DD" w:rsidRPr="0096659D" w:rsidRDefault="004706D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659D">
              <w:rPr>
                <w:rFonts w:ascii="Times New Roman" w:hAnsi="Times New Roman" w:cs="Times New Roman"/>
                <w:b/>
                <w:bCs/>
                <w:color w:val="0000FF"/>
                <w:sz w:val="28"/>
                <w:szCs w:val="28"/>
              </w:rPr>
              <w:t>187340, Ленинградская область,</w:t>
            </w:r>
            <w:r w:rsidRPr="0096659D">
              <w:rPr>
                <w:rFonts w:ascii="Times New Roman" w:hAnsi="Times New Roman" w:cs="Times New Roman"/>
                <w:b/>
                <w:bCs/>
                <w:color w:val="2300DC"/>
                <w:sz w:val="28"/>
                <w:szCs w:val="28"/>
              </w:rPr>
              <w:t xml:space="preserve"> Кировский район</w:t>
            </w:r>
            <w:r w:rsidRPr="0096659D">
              <w:rPr>
                <w:rFonts w:ascii="Times New Roman" w:hAnsi="Times New Roman" w:cs="Times New Roman"/>
                <w:b/>
                <w:bCs/>
                <w:color w:val="0000FF"/>
                <w:sz w:val="28"/>
                <w:szCs w:val="28"/>
              </w:rPr>
              <w:t>, г.Кировск, ул. Кирова, дом 16А</w:t>
            </w:r>
          </w:p>
          <w:p w:rsidR="004706DD" w:rsidRPr="0096659D" w:rsidRDefault="004706DD">
            <w:pPr>
              <w:jc w:val="both"/>
              <w:rPr>
                <w:b/>
                <w:sz w:val="28"/>
                <w:szCs w:val="28"/>
              </w:rPr>
            </w:pPr>
          </w:p>
          <w:p w:rsidR="004706DD" w:rsidRPr="0096659D" w:rsidRDefault="004706DD">
            <w:pPr>
              <w:jc w:val="both"/>
              <w:rPr>
                <w:b/>
                <w:bCs/>
                <w:spacing w:val="-4"/>
                <w:sz w:val="28"/>
                <w:szCs w:val="28"/>
              </w:rPr>
            </w:pPr>
            <w:r w:rsidRPr="0096659D">
              <w:rPr>
                <w:b/>
                <w:spacing w:val="-4"/>
                <w:sz w:val="28"/>
                <w:szCs w:val="28"/>
              </w:rPr>
              <w:t xml:space="preserve">ОГРН (ГРН) </w:t>
            </w:r>
            <w:r w:rsidRPr="0096659D">
              <w:rPr>
                <w:b/>
                <w:sz w:val="28"/>
                <w:szCs w:val="28"/>
              </w:rPr>
              <w:t>1154704003541</w:t>
            </w:r>
          </w:p>
          <w:p w:rsidR="004706DD" w:rsidRPr="00DC481B" w:rsidRDefault="004706DD" w:rsidP="003C0053">
            <w:pPr>
              <w:snapToGrid w:val="0"/>
              <w:rPr>
                <w:b/>
                <w:bCs/>
                <w:spacing w:val="-4"/>
              </w:rPr>
            </w:pPr>
            <w:r w:rsidRPr="0096659D">
              <w:rPr>
                <w:b/>
                <w:spacing w:val="-4"/>
                <w:sz w:val="28"/>
                <w:szCs w:val="28"/>
              </w:rPr>
              <w:t xml:space="preserve">ИНН </w:t>
            </w:r>
            <w:r w:rsidRPr="0096659D">
              <w:rPr>
                <w:b/>
                <w:sz w:val="28"/>
                <w:szCs w:val="28"/>
              </w:rPr>
              <w:t>4706037472</w:t>
            </w:r>
          </w:p>
        </w:tc>
        <w:tc>
          <w:tcPr>
            <w:tcW w:w="72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06DD" w:rsidRPr="00DC481B" w:rsidRDefault="004706DD" w:rsidP="00A100B0">
            <w:pPr>
              <w:jc w:val="both"/>
              <w:rPr>
                <w:b/>
                <w:bCs/>
              </w:rPr>
            </w:pPr>
            <w:r w:rsidRPr="00DC481B">
              <w:rPr>
                <w:bCs/>
                <w:color w:val="0000FF"/>
              </w:rPr>
              <w:t>187340, Ленинградская область,</w:t>
            </w:r>
            <w:r w:rsidRPr="00DC481B">
              <w:rPr>
                <w:bCs/>
                <w:color w:val="2300DC"/>
              </w:rPr>
              <w:t xml:space="preserve"> Кировский район</w:t>
            </w:r>
            <w:r w:rsidRPr="00DC481B">
              <w:rPr>
                <w:bCs/>
                <w:color w:val="0000FF"/>
              </w:rPr>
              <w:t>, г.Кировск, бульвар Партизанской Славы, дом 5, пом. 1.</w:t>
            </w:r>
          </w:p>
          <w:p w:rsidR="004706DD" w:rsidRPr="00DC481B" w:rsidRDefault="004706DD" w:rsidP="001D450C">
            <w:pPr>
              <w:widowControl w:val="0"/>
              <w:autoSpaceDE w:val="0"/>
              <w:jc w:val="both"/>
            </w:pPr>
          </w:p>
          <w:p w:rsidR="004706DD" w:rsidRPr="00DC481B" w:rsidRDefault="004706DD" w:rsidP="0047726C">
            <w:pPr>
              <w:widowControl w:val="0"/>
              <w:autoSpaceDE w:val="0"/>
              <w:autoSpaceDN w:val="0"/>
              <w:adjustRightInd w:val="0"/>
              <w:jc w:val="both"/>
            </w:pPr>
            <w:bookmarkStart w:id="0" w:name="_GoBack"/>
            <w:r w:rsidRPr="00DC481B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706DD" w:rsidRPr="00DC481B" w:rsidRDefault="004706DD" w:rsidP="0047726C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1) при оказании первичной доврачебной медико-санитарной помощи в амбулаторных условиях по:</w:t>
            </w:r>
          </w:p>
          <w:p w:rsidR="004706DD" w:rsidRPr="00DC481B" w:rsidRDefault="004706DD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сестринскому делу.</w:t>
            </w:r>
          </w:p>
          <w:p w:rsidR="004706DD" w:rsidRPr="00DC481B" w:rsidRDefault="004706DD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2) при оказании первичной врачебной медико-санитарной помощи в амбулаторных условиях по:</w:t>
            </w:r>
          </w:p>
          <w:p w:rsidR="004706DD" w:rsidRPr="00DC481B" w:rsidRDefault="004706DD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организации здравоохранения и общественному здоровью;</w:t>
            </w:r>
          </w:p>
          <w:p w:rsidR="004706DD" w:rsidRPr="00DC481B" w:rsidRDefault="004706DD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терапии.</w:t>
            </w:r>
          </w:p>
          <w:p w:rsidR="004706DD" w:rsidRPr="00DC481B" w:rsidRDefault="004706DD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4) при оказании первичной специализированной медико-санитарной помощи в амбулаторных условиях по:</w:t>
            </w:r>
          </w:p>
          <w:p w:rsidR="004706DD" w:rsidRPr="00DC481B" w:rsidRDefault="004706DD" w:rsidP="00B36B0D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акушерству и гинекологии (за исключением использования вспомогательных репродуктивных технологий); дерматовенерологии; диетологии; неврологии; организации здравоохранения и общественному здоровью;  офтальмологии; травматологии и ортопедии; ультразвуковой диагностике; урологии;</w:t>
            </w:r>
          </w:p>
          <w:p w:rsidR="004706DD" w:rsidRPr="00DC481B" w:rsidRDefault="004706DD" w:rsidP="00617193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функциональной диагностике; хирургии; эндокринологии.</w:t>
            </w:r>
          </w:p>
          <w:p w:rsidR="004706DD" w:rsidRPr="00DC481B" w:rsidRDefault="004706DD" w:rsidP="00DC481B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7. 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      </w:r>
          </w:p>
          <w:p w:rsidR="004706DD" w:rsidRPr="00DC481B" w:rsidRDefault="004706DD" w:rsidP="00DC481B">
            <w:pPr>
              <w:widowControl w:val="0"/>
              <w:autoSpaceDE w:val="0"/>
              <w:autoSpaceDN w:val="0"/>
              <w:adjustRightInd w:val="0"/>
              <w:jc w:val="both"/>
            </w:pPr>
            <w:r w:rsidRPr="00DC481B">
              <w:t>3) при проведении медицинских экспертиз по:</w:t>
            </w:r>
          </w:p>
          <w:p w:rsidR="004706DD" w:rsidRPr="00DC481B" w:rsidRDefault="004706DD" w:rsidP="0061719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DC481B">
              <w:t>экспертизе временной нетрудоспособности;</w:t>
            </w:r>
          </w:p>
          <w:bookmarkEnd w:id="0"/>
          <w:p w:rsidR="004706DD" w:rsidRPr="00DC481B" w:rsidRDefault="004706DD" w:rsidP="0061719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4706DD" w:rsidRPr="004719A9" w:rsidRDefault="004706DD">
      <w:pPr>
        <w:ind w:right="-31"/>
        <w:jc w:val="right"/>
      </w:pPr>
    </w:p>
    <w:p w:rsidR="004706DD" w:rsidRPr="004719A9" w:rsidRDefault="004706DD"/>
    <w:p w:rsidR="004706DD" w:rsidRDefault="004706DD">
      <w:r w:rsidRPr="004719A9">
        <w:t>Начальник отдела</w:t>
      </w:r>
      <w:r>
        <w:t xml:space="preserve">                                                                                                                                                                                            В.А. Федотов</w:t>
      </w:r>
    </w:p>
    <w:sectPr w:rsidR="004706DD" w:rsidSect="007E35F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6DD" w:rsidRDefault="004706DD">
      <w:r>
        <w:separator/>
      </w:r>
    </w:p>
  </w:endnote>
  <w:endnote w:type="continuationSeparator" w:id="0">
    <w:p w:rsidR="004706DD" w:rsidRDefault="00470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>
    <w:pPr>
      <w:pStyle w:val="Footer"/>
    </w:pPr>
  </w:p>
  <w:p w:rsidR="004706DD" w:rsidRDefault="004706D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6DD" w:rsidRDefault="004706DD">
      <w:r>
        <w:separator/>
      </w:r>
    </w:p>
  </w:footnote>
  <w:footnote w:type="continuationSeparator" w:id="0">
    <w:p w:rsidR="004706DD" w:rsidRDefault="004706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>
    <w:pPr>
      <w:pStyle w:val="Header"/>
      <w:jc w:val="center"/>
    </w:pPr>
  </w:p>
  <w:p w:rsidR="004706DD" w:rsidRDefault="004706DD">
    <w:pPr>
      <w:pStyle w:val="Header"/>
      <w:jc w:val="center"/>
    </w:pPr>
  </w:p>
  <w:p w:rsidR="004706DD" w:rsidRDefault="004706DD">
    <w:pPr>
      <w:pStyle w:val="Header"/>
      <w:jc w:val="center"/>
    </w:pPr>
  </w:p>
  <w:p w:rsidR="004706DD" w:rsidRDefault="004706DD">
    <w:pPr>
      <w:pStyle w:val="Header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DD" w:rsidRDefault="004706D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CEB"/>
    <w:rsid w:val="00000E15"/>
    <w:rsid w:val="00012C6A"/>
    <w:rsid w:val="00014DF2"/>
    <w:rsid w:val="000C41EC"/>
    <w:rsid w:val="000F246C"/>
    <w:rsid w:val="000F7359"/>
    <w:rsid w:val="00102C14"/>
    <w:rsid w:val="00104C7F"/>
    <w:rsid w:val="00130967"/>
    <w:rsid w:val="0013328B"/>
    <w:rsid w:val="001360D3"/>
    <w:rsid w:val="001550D2"/>
    <w:rsid w:val="00170445"/>
    <w:rsid w:val="001A3D2C"/>
    <w:rsid w:val="001A4BFC"/>
    <w:rsid w:val="001B73B6"/>
    <w:rsid w:val="001D450C"/>
    <w:rsid w:val="001E2E26"/>
    <w:rsid w:val="001F392A"/>
    <w:rsid w:val="001F457C"/>
    <w:rsid w:val="001F498D"/>
    <w:rsid w:val="00201C59"/>
    <w:rsid w:val="0021423D"/>
    <w:rsid w:val="00222840"/>
    <w:rsid w:val="00226BD9"/>
    <w:rsid w:val="00237C92"/>
    <w:rsid w:val="00241B4D"/>
    <w:rsid w:val="0024393C"/>
    <w:rsid w:val="00272CDB"/>
    <w:rsid w:val="00284F97"/>
    <w:rsid w:val="002A4A8E"/>
    <w:rsid w:val="002D4046"/>
    <w:rsid w:val="0032370C"/>
    <w:rsid w:val="003406B9"/>
    <w:rsid w:val="003418D6"/>
    <w:rsid w:val="0037518D"/>
    <w:rsid w:val="0038488B"/>
    <w:rsid w:val="003C0053"/>
    <w:rsid w:val="003E1AE6"/>
    <w:rsid w:val="003F5EA9"/>
    <w:rsid w:val="00412670"/>
    <w:rsid w:val="00426D26"/>
    <w:rsid w:val="00434DD2"/>
    <w:rsid w:val="004634F8"/>
    <w:rsid w:val="004666E0"/>
    <w:rsid w:val="0047067C"/>
    <w:rsid w:val="004706DD"/>
    <w:rsid w:val="004719A9"/>
    <w:rsid w:val="0047726C"/>
    <w:rsid w:val="00482414"/>
    <w:rsid w:val="0048385F"/>
    <w:rsid w:val="004A0473"/>
    <w:rsid w:val="004C38E6"/>
    <w:rsid w:val="004E5D59"/>
    <w:rsid w:val="00537AAE"/>
    <w:rsid w:val="00541F65"/>
    <w:rsid w:val="00563C65"/>
    <w:rsid w:val="005659F1"/>
    <w:rsid w:val="005A320A"/>
    <w:rsid w:val="005B5649"/>
    <w:rsid w:val="005D0330"/>
    <w:rsid w:val="005F6D28"/>
    <w:rsid w:val="0060236E"/>
    <w:rsid w:val="006025C3"/>
    <w:rsid w:val="00617193"/>
    <w:rsid w:val="006329FB"/>
    <w:rsid w:val="006546EA"/>
    <w:rsid w:val="006815F0"/>
    <w:rsid w:val="006866B5"/>
    <w:rsid w:val="006A0270"/>
    <w:rsid w:val="006A1E53"/>
    <w:rsid w:val="006B36ED"/>
    <w:rsid w:val="006B63D6"/>
    <w:rsid w:val="006B7C45"/>
    <w:rsid w:val="00704779"/>
    <w:rsid w:val="007146FA"/>
    <w:rsid w:val="007231F5"/>
    <w:rsid w:val="007370AB"/>
    <w:rsid w:val="007B1DF8"/>
    <w:rsid w:val="007B779F"/>
    <w:rsid w:val="007D1E82"/>
    <w:rsid w:val="007D697D"/>
    <w:rsid w:val="007E35F9"/>
    <w:rsid w:val="007E59C6"/>
    <w:rsid w:val="0082315F"/>
    <w:rsid w:val="00826399"/>
    <w:rsid w:val="00883876"/>
    <w:rsid w:val="00887613"/>
    <w:rsid w:val="008A399E"/>
    <w:rsid w:val="008A46D2"/>
    <w:rsid w:val="008C3CF9"/>
    <w:rsid w:val="008E0EFE"/>
    <w:rsid w:val="009063D8"/>
    <w:rsid w:val="0091480A"/>
    <w:rsid w:val="00930446"/>
    <w:rsid w:val="00933914"/>
    <w:rsid w:val="009440FF"/>
    <w:rsid w:val="00957889"/>
    <w:rsid w:val="0096659D"/>
    <w:rsid w:val="00970B20"/>
    <w:rsid w:val="009722FC"/>
    <w:rsid w:val="00973FA9"/>
    <w:rsid w:val="00986FE1"/>
    <w:rsid w:val="009900BA"/>
    <w:rsid w:val="00997993"/>
    <w:rsid w:val="009A3560"/>
    <w:rsid w:val="009D2212"/>
    <w:rsid w:val="009D79AB"/>
    <w:rsid w:val="009E04D1"/>
    <w:rsid w:val="00A01BAA"/>
    <w:rsid w:val="00A100B0"/>
    <w:rsid w:val="00A459DC"/>
    <w:rsid w:val="00A6094A"/>
    <w:rsid w:val="00A61546"/>
    <w:rsid w:val="00A636D4"/>
    <w:rsid w:val="00A65953"/>
    <w:rsid w:val="00AC27C9"/>
    <w:rsid w:val="00AD2499"/>
    <w:rsid w:val="00AD50EA"/>
    <w:rsid w:val="00AE5B99"/>
    <w:rsid w:val="00B15D16"/>
    <w:rsid w:val="00B21D12"/>
    <w:rsid w:val="00B36B0D"/>
    <w:rsid w:val="00B545E8"/>
    <w:rsid w:val="00B62C28"/>
    <w:rsid w:val="00BA5312"/>
    <w:rsid w:val="00BC00B0"/>
    <w:rsid w:val="00BC7E9D"/>
    <w:rsid w:val="00BE5B9A"/>
    <w:rsid w:val="00C05DDB"/>
    <w:rsid w:val="00C24296"/>
    <w:rsid w:val="00C265E3"/>
    <w:rsid w:val="00C85F43"/>
    <w:rsid w:val="00CF475F"/>
    <w:rsid w:val="00D23A50"/>
    <w:rsid w:val="00D54F8D"/>
    <w:rsid w:val="00D73EDF"/>
    <w:rsid w:val="00D837A4"/>
    <w:rsid w:val="00DA5658"/>
    <w:rsid w:val="00DB649A"/>
    <w:rsid w:val="00DC481B"/>
    <w:rsid w:val="00DE7AF6"/>
    <w:rsid w:val="00E04930"/>
    <w:rsid w:val="00E32C91"/>
    <w:rsid w:val="00E33563"/>
    <w:rsid w:val="00E41230"/>
    <w:rsid w:val="00E620E3"/>
    <w:rsid w:val="00E6335F"/>
    <w:rsid w:val="00E95CEB"/>
    <w:rsid w:val="00EE04AB"/>
    <w:rsid w:val="00EE62C3"/>
    <w:rsid w:val="00EE70D6"/>
    <w:rsid w:val="00F2061B"/>
    <w:rsid w:val="00F57874"/>
    <w:rsid w:val="00F85124"/>
    <w:rsid w:val="00F97961"/>
    <w:rsid w:val="00FA5D48"/>
    <w:rsid w:val="00FB151D"/>
    <w:rsid w:val="00FC4DC6"/>
    <w:rsid w:val="00FD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5F9"/>
    <w:pPr>
      <w:suppressAutoHyphens/>
    </w:pPr>
    <w:rPr>
      <w:rFonts w:eastAsia="SimSu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35F9"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35F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2696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2696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7E35F9"/>
  </w:style>
  <w:style w:type="character" w:customStyle="1" w:styleId="WW-Absatz-Standardschriftart">
    <w:name w:val="WW-Absatz-Standardschriftart"/>
    <w:uiPriority w:val="99"/>
    <w:rsid w:val="007E35F9"/>
  </w:style>
  <w:style w:type="character" w:customStyle="1" w:styleId="WW-Absatz-Standardschriftart1">
    <w:name w:val="WW-Absatz-Standardschriftart1"/>
    <w:uiPriority w:val="99"/>
    <w:rsid w:val="007E35F9"/>
  </w:style>
  <w:style w:type="character" w:customStyle="1" w:styleId="WW-Absatz-Standardschriftart11">
    <w:name w:val="WW-Absatz-Standardschriftart11"/>
    <w:uiPriority w:val="99"/>
    <w:rsid w:val="007E35F9"/>
  </w:style>
  <w:style w:type="character" w:customStyle="1" w:styleId="WW-Absatz-Standardschriftart111">
    <w:name w:val="WW-Absatz-Standardschriftart111"/>
    <w:uiPriority w:val="99"/>
    <w:rsid w:val="007E35F9"/>
  </w:style>
  <w:style w:type="character" w:customStyle="1" w:styleId="WW-Absatz-Standardschriftart1111">
    <w:name w:val="WW-Absatz-Standardschriftart1111"/>
    <w:uiPriority w:val="99"/>
    <w:rsid w:val="007E35F9"/>
  </w:style>
  <w:style w:type="character" w:customStyle="1" w:styleId="WW-Absatz-Standardschriftart11111">
    <w:name w:val="WW-Absatz-Standardschriftart11111"/>
    <w:uiPriority w:val="99"/>
    <w:rsid w:val="007E35F9"/>
  </w:style>
  <w:style w:type="character" w:customStyle="1" w:styleId="WW-Absatz-Standardschriftart111111">
    <w:name w:val="WW-Absatz-Standardschriftart111111"/>
    <w:uiPriority w:val="99"/>
    <w:rsid w:val="007E35F9"/>
  </w:style>
  <w:style w:type="character" w:customStyle="1" w:styleId="WW-Absatz-Standardschriftart1111111">
    <w:name w:val="WW-Absatz-Standardschriftart1111111"/>
    <w:uiPriority w:val="99"/>
    <w:rsid w:val="007E35F9"/>
  </w:style>
  <w:style w:type="character" w:customStyle="1" w:styleId="WW-Absatz-Standardschriftart11111111">
    <w:name w:val="WW-Absatz-Standardschriftart11111111"/>
    <w:uiPriority w:val="99"/>
    <w:rsid w:val="007E35F9"/>
  </w:style>
  <w:style w:type="character" w:customStyle="1" w:styleId="WW-Absatz-Standardschriftart111111111">
    <w:name w:val="WW-Absatz-Standardschriftart111111111"/>
    <w:uiPriority w:val="99"/>
    <w:rsid w:val="007E35F9"/>
  </w:style>
  <w:style w:type="character" w:customStyle="1" w:styleId="WW-Absatz-Standardschriftart1111111111">
    <w:name w:val="WW-Absatz-Standardschriftart1111111111"/>
    <w:uiPriority w:val="99"/>
    <w:rsid w:val="007E35F9"/>
  </w:style>
  <w:style w:type="character" w:customStyle="1" w:styleId="WW-Absatz-Standardschriftart11111111111">
    <w:name w:val="WW-Absatz-Standardschriftart11111111111"/>
    <w:uiPriority w:val="99"/>
    <w:rsid w:val="007E35F9"/>
  </w:style>
  <w:style w:type="character" w:customStyle="1" w:styleId="WW-Absatz-Standardschriftart111111111111">
    <w:name w:val="WW-Absatz-Standardschriftart111111111111"/>
    <w:uiPriority w:val="99"/>
    <w:rsid w:val="007E35F9"/>
  </w:style>
  <w:style w:type="character" w:customStyle="1" w:styleId="WW-Absatz-Standardschriftart1111111111111">
    <w:name w:val="WW-Absatz-Standardschriftart1111111111111"/>
    <w:uiPriority w:val="99"/>
    <w:rsid w:val="007E35F9"/>
  </w:style>
  <w:style w:type="character" w:customStyle="1" w:styleId="WW-Absatz-Standardschriftart11111111111111">
    <w:name w:val="WW-Absatz-Standardschriftart11111111111111"/>
    <w:uiPriority w:val="99"/>
    <w:rsid w:val="007E35F9"/>
  </w:style>
  <w:style w:type="character" w:customStyle="1" w:styleId="WW-Absatz-Standardschriftart111111111111111">
    <w:name w:val="WW-Absatz-Standardschriftart111111111111111"/>
    <w:uiPriority w:val="99"/>
    <w:rsid w:val="007E35F9"/>
  </w:style>
  <w:style w:type="character" w:customStyle="1" w:styleId="WW-Absatz-Standardschriftart1111111111111111">
    <w:name w:val="WW-Absatz-Standardschriftart1111111111111111"/>
    <w:uiPriority w:val="99"/>
    <w:rsid w:val="007E35F9"/>
  </w:style>
  <w:style w:type="character" w:customStyle="1" w:styleId="WW-Absatz-Standardschriftart11111111111111111">
    <w:name w:val="WW-Absatz-Standardschriftart11111111111111111"/>
    <w:uiPriority w:val="99"/>
    <w:rsid w:val="007E35F9"/>
  </w:style>
  <w:style w:type="character" w:customStyle="1" w:styleId="WW-Absatz-Standardschriftart111111111111111111">
    <w:name w:val="WW-Absatz-Standardschriftart111111111111111111"/>
    <w:uiPriority w:val="99"/>
    <w:rsid w:val="007E35F9"/>
  </w:style>
  <w:style w:type="character" w:customStyle="1" w:styleId="WW-Absatz-Standardschriftart1111111111111111111">
    <w:name w:val="WW-Absatz-Standardschriftart1111111111111111111"/>
    <w:uiPriority w:val="99"/>
    <w:rsid w:val="007E35F9"/>
  </w:style>
  <w:style w:type="character" w:customStyle="1" w:styleId="WW-Absatz-Standardschriftart11111111111111111111">
    <w:name w:val="WW-Absatz-Standardschriftart11111111111111111111"/>
    <w:uiPriority w:val="99"/>
    <w:rsid w:val="007E35F9"/>
  </w:style>
  <w:style w:type="character" w:customStyle="1" w:styleId="WW-Absatz-Standardschriftart111111111111111111111">
    <w:name w:val="WW-Absatz-Standardschriftart111111111111111111111"/>
    <w:uiPriority w:val="99"/>
    <w:rsid w:val="007E35F9"/>
  </w:style>
  <w:style w:type="character" w:customStyle="1" w:styleId="WW-Absatz-Standardschriftart1111111111111111111111">
    <w:name w:val="WW-Absatz-Standardschriftart1111111111111111111111"/>
    <w:uiPriority w:val="99"/>
    <w:rsid w:val="007E35F9"/>
  </w:style>
  <w:style w:type="character" w:customStyle="1" w:styleId="WW-Absatz-Standardschriftart11111111111111111111111">
    <w:name w:val="WW-Absatz-Standardschriftart11111111111111111111111"/>
    <w:uiPriority w:val="99"/>
    <w:rsid w:val="007E35F9"/>
  </w:style>
  <w:style w:type="character" w:customStyle="1" w:styleId="WW-Absatz-Standardschriftart111111111111111111111111">
    <w:name w:val="WW-Absatz-Standardschriftart111111111111111111111111"/>
    <w:uiPriority w:val="99"/>
    <w:rsid w:val="007E35F9"/>
  </w:style>
  <w:style w:type="character" w:customStyle="1" w:styleId="WW-Absatz-Standardschriftart1111111111111111111111111">
    <w:name w:val="WW-Absatz-Standardschriftart1111111111111111111111111"/>
    <w:uiPriority w:val="99"/>
    <w:rsid w:val="007E35F9"/>
  </w:style>
  <w:style w:type="character" w:customStyle="1" w:styleId="WW-Absatz-Standardschriftart11111111111111111111111111">
    <w:name w:val="WW-Absatz-Standardschriftart11111111111111111111111111"/>
    <w:uiPriority w:val="99"/>
    <w:rsid w:val="007E35F9"/>
  </w:style>
  <w:style w:type="character" w:customStyle="1" w:styleId="WW-Absatz-Standardschriftart111111111111111111111111111">
    <w:name w:val="WW-Absatz-Standardschriftart111111111111111111111111111"/>
    <w:uiPriority w:val="99"/>
    <w:rsid w:val="007E35F9"/>
  </w:style>
  <w:style w:type="character" w:customStyle="1" w:styleId="WW-Absatz-Standardschriftart1111111111111111111111111111">
    <w:name w:val="WW-Absatz-Standardschriftart1111111111111111111111111111"/>
    <w:uiPriority w:val="99"/>
    <w:rsid w:val="007E35F9"/>
  </w:style>
  <w:style w:type="character" w:customStyle="1" w:styleId="WW-Absatz-Standardschriftart11111111111111111111111111111">
    <w:name w:val="WW-Absatz-Standardschriftart11111111111111111111111111111"/>
    <w:uiPriority w:val="99"/>
    <w:rsid w:val="007E35F9"/>
  </w:style>
  <w:style w:type="character" w:customStyle="1" w:styleId="WW-Absatz-Standardschriftart111111111111111111111111111111">
    <w:name w:val="WW-Absatz-Standardschriftart111111111111111111111111111111"/>
    <w:uiPriority w:val="99"/>
    <w:rsid w:val="007E35F9"/>
  </w:style>
  <w:style w:type="character" w:customStyle="1" w:styleId="WW-Absatz-Standardschriftart1111111111111111111111111111111">
    <w:name w:val="WW-Absatz-Standardschriftart1111111111111111111111111111111"/>
    <w:uiPriority w:val="99"/>
    <w:rsid w:val="007E35F9"/>
  </w:style>
  <w:style w:type="character" w:customStyle="1" w:styleId="WW-Absatz-Standardschriftart11111111111111111111111111111111">
    <w:name w:val="WW-Absatz-Standardschriftart11111111111111111111111111111111"/>
    <w:uiPriority w:val="99"/>
    <w:rsid w:val="007E35F9"/>
  </w:style>
  <w:style w:type="character" w:customStyle="1" w:styleId="WW-Absatz-Standardschriftart111111111111111111111111111111111">
    <w:name w:val="WW-Absatz-Standardschriftart111111111111111111111111111111111"/>
    <w:uiPriority w:val="99"/>
    <w:rsid w:val="007E35F9"/>
  </w:style>
  <w:style w:type="character" w:customStyle="1" w:styleId="WW-Absatz-Standardschriftart1111111111111111111111111111111111">
    <w:name w:val="WW-Absatz-Standardschriftart1111111111111111111111111111111111"/>
    <w:uiPriority w:val="99"/>
    <w:rsid w:val="007E35F9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E35F9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E35F9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E35F9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E35F9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E35F9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E35F9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E35F9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E35F9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E35F9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E35F9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E35F9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E35F9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E35F9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E35F9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E35F9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E35F9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E35F9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E35F9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E35F9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E35F9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E35F9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E35F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E35F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E35F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E35F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E35F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E35F9"/>
  </w:style>
  <w:style w:type="character" w:customStyle="1" w:styleId="WW8Num20z0">
    <w:name w:val="WW8Num20z0"/>
    <w:uiPriority w:val="99"/>
    <w:rsid w:val="007E35F9"/>
  </w:style>
  <w:style w:type="character" w:customStyle="1" w:styleId="1">
    <w:name w:val="Основной шрифт абзаца1"/>
    <w:uiPriority w:val="99"/>
    <w:rsid w:val="007E35F9"/>
  </w:style>
  <w:style w:type="character" w:customStyle="1" w:styleId="10">
    <w:name w:val="Заголовок 1 Знак"/>
    <w:uiPriority w:val="99"/>
    <w:rsid w:val="007E35F9"/>
    <w:rPr>
      <w:rFonts w:ascii="Cambria" w:hAnsi="Cambria"/>
      <w:b/>
      <w:kern w:val="1"/>
      <w:sz w:val="32"/>
    </w:rPr>
  </w:style>
  <w:style w:type="character" w:customStyle="1" w:styleId="2">
    <w:name w:val="Заголовок 2 Знак"/>
    <w:uiPriority w:val="99"/>
    <w:rsid w:val="007E35F9"/>
    <w:rPr>
      <w:rFonts w:ascii="Cambria" w:hAnsi="Cambria"/>
      <w:b/>
      <w:i/>
      <w:sz w:val="28"/>
    </w:rPr>
  </w:style>
  <w:style w:type="character" w:customStyle="1" w:styleId="a">
    <w:name w:val="Основной текст Знак"/>
    <w:uiPriority w:val="99"/>
    <w:rsid w:val="007E35F9"/>
    <w:rPr>
      <w:sz w:val="24"/>
    </w:rPr>
  </w:style>
  <w:style w:type="character" w:customStyle="1" w:styleId="20">
    <w:name w:val="Основной текст 2 Знак"/>
    <w:uiPriority w:val="99"/>
    <w:rsid w:val="007E35F9"/>
    <w:rPr>
      <w:sz w:val="24"/>
    </w:rPr>
  </w:style>
  <w:style w:type="character" w:customStyle="1" w:styleId="a0">
    <w:name w:val="Верхний колонтитул Знак"/>
    <w:uiPriority w:val="99"/>
    <w:rsid w:val="007E35F9"/>
    <w:rPr>
      <w:sz w:val="24"/>
    </w:rPr>
  </w:style>
  <w:style w:type="character" w:styleId="PageNumber">
    <w:name w:val="page number"/>
    <w:basedOn w:val="DefaultParagraphFont"/>
    <w:uiPriority w:val="99"/>
    <w:rsid w:val="007E35F9"/>
    <w:rPr>
      <w:rFonts w:cs="Times New Roman"/>
    </w:rPr>
  </w:style>
  <w:style w:type="character" w:customStyle="1" w:styleId="a1">
    <w:name w:val="Нижний колонтитул Знак"/>
    <w:uiPriority w:val="99"/>
    <w:rsid w:val="007E35F9"/>
    <w:rPr>
      <w:sz w:val="24"/>
    </w:rPr>
  </w:style>
  <w:style w:type="character" w:customStyle="1" w:styleId="a2">
    <w:name w:val="Схема документа Знак"/>
    <w:uiPriority w:val="99"/>
    <w:rsid w:val="007E35F9"/>
    <w:rPr>
      <w:sz w:val="2"/>
    </w:rPr>
  </w:style>
  <w:style w:type="character" w:customStyle="1" w:styleId="BodyTextIndentChar">
    <w:name w:val="Body Text Indent Char"/>
    <w:uiPriority w:val="99"/>
    <w:rsid w:val="007E35F9"/>
    <w:rPr>
      <w:sz w:val="24"/>
    </w:rPr>
  </w:style>
  <w:style w:type="character" w:customStyle="1" w:styleId="a3">
    <w:name w:val="Основной текст с отступом Знак"/>
    <w:uiPriority w:val="99"/>
    <w:rsid w:val="007E35F9"/>
    <w:rPr>
      <w:sz w:val="24"/>
      <w:lang w:val="ru-RU" w:eastAsia="ar-SA" w:bidi="ar-SA"/>
    </w:rPr>
  </w:style>
  <w:style w:type="character" w:customStyle="1" w:styleId="a4">
    <w:name w:val="Текст выноски Знак"/>
    <w:uiPriority w:val="99"/>
    <w:rsid w:val="007E35F9"/>
    <w:rPr>
      <w:rFonts w:ascii="Tahoma" w:hAnsi="Tahoma"/>
      <w:sz w:val="16"/>
    </w:rPr>
  </w:style>
  <w:style w:type="character" w:customStyle="1" w:styleId="a5">
    <w:name w:val="Символ нумерации"/>
    <w:uiPriority w:val="99"/>
    <w:rsid w:val="007E35F9"/>
  </w:style>
  <w:style w:type="paragraph" w:customStyle="1" w:styleId="a6">
    <w:name w:val="Заголовок"/>
    <w:basedOn w:val="Normal"/>
    <w:next w:val="BodyText"/>
    <w:uiPriority w:val="99"/>
    <w:rsid w:val="007E35F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E35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22696"/>
    <w:rPr>
      <w:rFonts w:eastAsia="SimSun"/>
      <w:sz w:val="24"/>
      <w:szCs w:val="24"/>
      <w:lang w:eastAsia="ar-SA"/>
    </w:rPr>
  </w:style>
  <w:style w:type="paragraph" w:styleId="List">
    <w:name w:val="List"/>
    <w:basedOn w:val="BodyText"/>
    <w:uiPriority w:val="99"/>
    <w:rsid w:val="007E35F9"/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E35F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E35F9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7E35F9"/>
    <w:pPr>
      <w:widowControl w:val="0"/>
      <w:suppressAutoHyphens/>
      <w:autoSpaceDE w:val="0"/>
      <w:ind w:firstLine="720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7E35F9"/>
    <w:rPr>
      <w:b/>
      <w:bCs/>
      <w:color w:val="0000FF"/>
    </w:rPr>
  </w:style>
  <w:style w:type="paragraph" w:customStyle="1" w:styleId="ConsPlusNonformat">
    <w:name w:val="ConsPlusNonformat"/>
    <w:uiPriority w:val="99"/>
    <w:rsid w:val="007E35F9"/>
    <w:pPr>
      <w:widowControl w:val="0"/>
      <w:suppressAutoHyphens/>
      <w:autoSpaceDE w:val="0"/>
    </w:pPr>
    <w:rPr>
      <w:rFonts w:ascii="Courier New" w:eastAsia="SimSun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7E35F9"/>
  </w:style>
  <w:style w:type="character" w:customStyle="1" w:styleId="HeaderChar">
    <w:name w:val="Header Char"/>
    <w:basedOn w:val="DefaultParagraphFont"/>
    <w:link w:val="Header"/>
    <w:uiPriority w:val="99"/>
    <w:semiHidden/>
    <w:rsid w:val="00822696"/>
    <w:rPr>
      <w:rFonts w:eastAsia="SimSu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7E35F9"/>
  </w:style>
  <w:style w:type="character" w:customStyle="1" w:styleId="FooterChar">
    <w:name w:val="Footer Char"/>
    <w:basedOn w:val="DefaultParagraphFont"/>
    <w:link w:val="Footer"/>
    <w:uiPriority w:val="99"/>
    <w:semiHidden/>
    <w:rsid w:val="00822696"/>
    <w:rPr>
      <w:rFonts w:eastAsia="SimSun"/>
      <w:sz w:val="24"/>
      <w:szCs w:val="24"/>
      <w:lang w:eastAsia="ar-SA"/>
    </w:rPr>
  </w:style>
  <w:style w:type="paragraph" w:customStyle="1" w:styleId="13">
    <w:name w:val="Схема документа1"/>
    <w:basedOn w:val="Normal"/>
    <w:uiPriority w:val="99"/>
    <w:rsid w:val="007E35F9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uiPriority w:val="99"/>
    <w:rsid w:val="007E35F9"/>
    <w:pPr>
      <w:suppressAutoHyphens/>
    </w:pPr>
    <w:rPr>
      <w:rFonts w:ascii="Arial" w:eastAsia="SimSun" w:hAnsi="Arial"/>
      <w:b/>
      <w:szCs w:val="20"/>
      <w:lang w:eastAsia="ar-SA"/>
    </w:rPr>
  </w:style>
  <w:style w:type="paragraph" w:styleId="BodyTextIndent">
    <w:name w:val="Body Text Indent"/>
    <w:basedOn w:val="Normal"/>
    <w:link w:val="BodyTextIndentChar1"/>
    <w:uiPriority w:val="99"/>
    <w:rsid w:val="007E35F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22696"/>
    <w:rPr>
      <w:rFonts w:eastAsia="SimSun"/>
      <w:sz w:val="24"/>
      <w:szCs w:val="24"/>
      <w:lang w:eastAsia="ar-SA"/>
    </w:rPr>
  </w:style>
  <w:style w:type="paragraph" w:styleId="NoSpacing">
    <w:name w:val="No Spacing"/>
    <w:uiPriority w:val="99"/>
    <w:qFormat/>
    <w:rsid w:val="007E35F9"/>
    <w:pPr>
      <w:suppressAutoHyphens/>
    </w:pPr>
    <w:rPr>
      <w:rFonts w:ascii="Calibri" w:hAnsi="Calibri"/>
      <w:lang w:eastAsia="ar-SA"/>
    </w:rPr>
  </w:style>
  <w:style w:type="paragraph" w:customStyle="1" w:styleId="14">
    <w:name w:val="Обычный1"/>
    <w:uiPriority w:val="99"/>
    <w:rsid w:val="007E35F9"/>
    <w:pPr>
      <w:widowControl w:val="0"/>
      <w:suppressAutoHyphens/>
    </w:pPr>
    <w:rPr>
      <w:b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7E3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96"/>
    <w:rPr>
      <w:rFonts w:eastAsia="SimSun"/>
      <w:sz w:val="0"/>
      <w:szCs w:val="0"/>
      <w:lang w:eastAsia="ar-SA"/>
    </w:rPr>
  </w:style>
  <w:style w:type="paragraph" w:customStyle="1" w:styleId="a7">
    <w:name w:val="Содержимое таблицы"/>
    <w:basedOn w:val="Normal"/>
    <w:uiPriority w:val="99"/>
    <w:rsid w:val="007E35F9"/>
    <w:pPr>
      <w:suppressLineNumbers/>
    </w:pPr>
  </w:style>
  <w:style w:type="paragraph" w:customStyle="1" w:styleId="a8">
    <w:name w:val="Заголовок таблицы"/>
    <w:basedOn w:val="a7"/>
    <w:uiPriority w:val="99"/>
    <w:rsid w:val="007E35F9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7E35F9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Normal"/>
    <w:uiPriority w:val="99"/>
    <w:rsid w:val="007E35F9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1"/>
    <w:next w:val="Normal"/>
    <w:uiPriority w:val="99"/>
    <w:rsid w:val="007E35F9"/>
    <w:pPr>
      <w:widowControl w:val="0"/>
      <w:suppressAutoHyphens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Normal"/>
    <w:uiPriority w:val="99"/>
    <w:rsid w:val="007E35F9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1">
    <w:name w:val="ConsPlusNonformat1"/>
    <w:next w:val="Normal"/>
    <w:uiPriority w:val="99"/>
    <w:rsid w:val="007E35F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next w:val="Normal"/>
    <w:uiPriority w:val="99"/>
    <w:rsid w:val="007E35F9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21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4</Pages>
  <Words>724</Words>
  <Characters>4133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om_kotysko</cp:lastModifiedBy>
  <cp:revision>6</cp:revision>
  <cp:lastPrinted>2017-01-30T08:55:00Z</cp:lastPrinted>
  <dcterms:created xsi:type="dcterms:W3CDTF">2017-01-30T08:52:00Z</dcterms:created>
  <dcterms:modified xsi:type="dcterms:W3CDTF">2017-02-27T11:10:00Z</dcterms:modified>
</cp:coreProperties>
</file>